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159F9F63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</w:t>
      </w:r>
      <w:r w:rsidR="00BC206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855756">
          <w:rPr>
            <w:b/>
            <w:i/>
            <w:noProof/>
            <w:sz w:val="28"/>
          </w:rPr>
          <w:t>03172</w:t>
        </w:r>
      </w:fldSimple>
    </w:p>
    <w:p w14:paraId="1C959345" w14:textId="481EFB6A" w:rsidR="00AF3EC5" w:rsidRDefault="00BC2062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 w:rsidRPr="00BC2062">
        <w:rPr>
          <w:b/>
          <w:bCs/>
          <w:sz w:val="24"/>
          <w:szCs w:val="22"/>
        </w:rPr>
        <w:t>Changsha, China, 15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Pr="00BC2062">
        <w:rPr>
          <w:b/>
          <w:bCs/>
          <w:sz w:val="24"/>
          <w:szCs w:val="22"/>
        </w:rPr>
        <w:t xml:space="preserve"> – 19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April</w:t>
      </w:r>
      <w:r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77777777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DE7084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</w:t>
              </w:r>
              <w:r w:rsidR="00D9550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7501B164" w:rsidR="00AF3EC5" w:rsidRDefault="00855756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4703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3B3F7AF7" w:rsidR="00AF3EC5" w:rsidRDefault="00DE7084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66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323FDBBF" w:rsidR="00AF3EC5" w:rsidRPr="00345B35" w:rsidRDefault="00DE7084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DE7084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327A1C8E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C2062">
              <w:t>4-0</w:t>
            </w:r>
            <w:r w:rsidR="000D664C">
              <w:t>5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11735ECD" w:rsidR="00AF3EC5" w:rsidRPr="00DE7084" w:rsidRDefault="00DE7084" w:rsidP="00EF43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708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1BF1CD25" w:rsidR="00AF3EC5" w:rsidRDefault="00DE7084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>
                <w:rPr>
                  <w:noProof/>
                </w:rPr>
                <w:t>7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77777777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74E41" w14:textId="77777777" w:rsidR="00A670CE" w:rsidRPr="007B4B4C" w:rsidRDefault="00A670CE">
      <w:pPr>
        <w:spacing w:after="0"/>
      </w:pPr>
      <w:r w:rsidRPr="007B4B4C">
        <w:separator/>
      </w:r>
    </w:p>
  </w:endnote>
  <w:endnote w:type="continuationSeparator" w:id="0">
    <w:p w14:paraId="15FA8A28" w14:textId="77777777" w:rsidR="00A670CE" w:rsidRPr="007B4B4C" w:rsidRDefault="00A670CE">
      <w:pPr>
        <w:spacing w:after="0"/>
      </w:pPr>
      <w:r w:rsidRPr="007B4B4C">
        <w:continuationSeparator/>
      </w:r>
    </w:p>
  </w:endnote>
  <w:endnote w:type="continuationNotice" w:id="1">
    <w:p w14:paraId="6B1D9162" w14:textId="77777777" w:rsidR="00A670CE" w:rsidRPr="007B4B4C" w:rsidRDefault="00A67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B076" w14:textId="77777777" w:rsidR="00A670CE" w:rsidRPr="007B4B4C" w:rsidRDefault="00A670CE">
      <w:pPr>
        <w:spacing w:after="0"/>
      </w:pPr>
      <w:r w:rsidRPr="007B4B4C">
        <w:separator/>
      </w:r>
    </w:p>
  </w:footnote>
  <w:footnote w:type="continuationSeparator" w:id="0">
    <w:p w14:paraId="07CADF87" w14:textId="77777777" w:rsidR="00A670CE" w:rsidRPr="007B4B4C" w:rsidRDefault="00A670CE">
      <w:pPr>
        <w:spacing w:after="0"/>
      </w:pPr>
      <w:r w:rsidRPr="007B4B4C">
        <w:continuationSeparator/>
      </w:r>
    </w:p>
  </w:footnote>
  <w:footnote w:type="continuationNotice" w:id="1">
    <w:p w14:paraId="206580D5" w14:textId="77777777" w:rsidR="00A670CE" w:rsidRPr="007B4B4C" w:rsidRDefault="00A67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756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4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48</TotalTime>
  <Pages>6</Pages>
  <Words>1686</Words>
  <Characters>8700</Characters>
  <Application>Microsoft Office Word</Application>
  <DocSecurity>0</DocSecurity>
  <Lines>189</Lines>
  <Paragraphs>109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38</cp:revision>
  <cp:lastPrinted>2017-05-08T10:55:00Z</cp:lastPrinted>
  <dcterms:created xsi:type="dcterms:W3CDTF">2024-04-02T03:56:00Z</dcterms:created>
  <dcterms:modified xsi:type="dcterms:W3CDTF">2024-04-04T15:09:00Z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